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21" w:rsidRDefault="00135121"/>
    <w:p w:rsidR="00135121" w:rsidRPr="00B86A45" w:rsidRDefault="00135121" w:rsidP="00F55C88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135121" w:rsidRPr="00F55C88" w:rsidRDefault="00135121">
      <w:pPr>
        <w:rPr>
          <w:sz w:val="24"/>
          <w:szCs w:val="24"/>
        </w:rPr>
      </w:pPr>
    </w:p>
    <w:p w:rsidR="00135121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135121" w:rsidRPr="00B6621E" w:rsidRDefault="00135121" w:rsidP="00C94500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135121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>
        <w:rPr>
          <w:rFonts w:ascii="仿宋_GB2312" w:eastAsia="仿宋_GB2312" w:hint="eastAsia"/>
          <w:sz w:val="30"/>
          <w:szCs w:val="30"/>
        </w:rPr>
        <w:t>定期开展</w:t>
      </w:r>
      <w:r w:rsidRPr="00F75354">
        <w:rPr>
          <w:rFonts w:ascii="仿宋_GB2312" w:eastAsia="仿宋_GB2312" w:hint="eastAsia"/>
          <w:sz w:val="30"/>
          <w:szCs w:val="30"/>
        </w:rPr>
        <w:t>全校师生的思想</w:t>
      </w:r>
      <w:r>
        <w:rPr>
          <w:rFonts w:ascii="仿宋_GB2312" w:eastAsia="仿宋_GB2312" w:hint="eastAsia"/>
          <w:sz w:val="30"/>
          <w:szCs w:val="30"/>
        </w:rPr>
        <w:t>政治</w:t>
      </w:r>
      <w:r w:rsidRPr="00F75354">
        <w:rPr>
          <w:rFonts w:ascii="仿宋_GB2312" w:eastAsia="仿宋_GB2312" w:hint="eastAsia"/>
          <w:sz w:val="30"/>
          <w:szCs w:val="30"/>
        </w:rPr>
        <w:t>动态</w:t>
      </w:r>
      <w:r>
        <w:rPr>
          <w:rFonts w:ascii="仿宋_GB2312" w:eastAsia="仿宋_GB2312" w:hint="eastAsia"/>
          <w:sz w:val="30"/>
          <w:szCs w:val="30"/>
        </w:rPr>
        <w:t>调研</w:t>
      </w:r>
      <w:r w:rsidRPr="00F75354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做好舆情研判和信息上报工作。</w:t>
      </w:r>
    </w:p>
    <w:p w:rsidR="00135121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7.</w:t>
      </w:r>
      <w:r w:rsidRPr="00C60CB0">
        <w:rPr>
          <w:rFonts w:ascii="仿宋_GB2312" w:eastAsia="仿宋_GB2312"/>
          <w:sz w:val="30"/>
          <w:szCs w:val="30"/>
        </w:rPr>
        <w:t xml:space="preserve"> </w:t>
      </w:r>
      <w:r w:rsidRPr="00F75354">
        <w:rPr>
          <w:rFonts w:ascii="仿宋_GB2312" w:eastAsia="仿宋_GB2312" w:hint="eastAsia"/>
          <w:sz w:val="30"/>
          <w:szCs w:val="30"/>
        </w:rPr>
        <w:t>做好校园网、校报、广播电视台、橱窗等宣</w:t>
      </w:r>
      <w:r>
        <w:rPr>
          <w:rFonts w:ascii="仿宋_GB2312" w:eastAsia="仿宋_GB2312" w:hint="eastAsia"/>
          <w:sz w:val="30"/>
          <w:szCs w:val="30"/>
        </w:rPr>
        <w:t>传</w:t>
      </w:r>
      <w:r w:rsidRPr="00F75354">
        <w:rPr>
          <w:rFonts w:ascii="仿宋_GB2312" w:eastAsia="仿宋_GB2312" w:hint="eastAsia"/>
          <w:sz w:val="30"/>
          <w:szCs w:val="30"/>
        </w:rPr>
        <w:t>舆论阵地的建设和管理工作</w:t>
      </w:r>
      <w:r>
        <w:rPr>
          <w:rFonts w:ascii="仿宋_GB2312" w:eastAsia="仿宋_GB2312" w:hint="eastAsia"/>
          <w:sz w:val="30"/>
          <w:szCs w:val="30"/>
        </w:rPr>
        <w:t>，加强部门网站、家园论坛、学校微信账号的安全管理，</w:t>
      </w:r>
      <w:r w:rsidRPr="00F75354">
        <w:rPr>
          <w:rFonts w:ascii="仿宋_GB2312" w:eastAsia="仿宋_GB2312" w:hint="eastAsia"/>
          <w:sz w:val="30"/>
          <w:szCs w:val="30"/>
        </w:rPr>
        <w:t>完善网上危机事件应急处置机制。</w:t>
      </w:r>
    </w:p>
    <w:p w:rsidR="00135121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8.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135121" w:rsidRPr="007902B0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35121" w:rsidRPr="002F1F83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135121" w:rsidRPr="006F19D4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党委宣传部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135121" w:rsidRDefault="00135121" w:rsidP="00C94500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35121" w:rsidRDefault="00135121" w:rsidP="00C94500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35121" w:rsidRDefault="00135121" w:rsidP="00C94500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35121" w:rsidRPr="00385F6F" w:rsidRDefault="00135121" w:rsidP="0089554F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135121" w:rsidRPr="00B6621E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    </w:t>
      </w:r>
      <w:r>
        <w:rPr>
          <w:rFonts w:ascii="仿宋_GB2312" w:eastAsia="仿宋_GB2312" w:hint="eastAsia"/>
          <w:sz w:val="30"/>
          <w:szCs w:val="30"/>
        </w:rPr>
        <w:t>党委宣传部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135121" w:rsidRPr="00617232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135121" w:rsidRPr="00617232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35121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135121" w:rsidRPr="00CB53F2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135121" w:rsidRPr="00F55C88" w:rsidRDefault="00135121" w:rsidP="00C94500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35121" w:rsidRDefault="00135121" w:rsidP="00C94500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35121" w:rsidRDefault="00135121" w:rsidP="00C94500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135121" w:rsidRDefault="00135121" w:rsidP="0089554F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35121" w:rsidRDefault="00135121" w:rsidP="0089554F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35121" w:rsidRDefault="00135121" w:rsidP="0089554F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35121" w:rsidRDefault="00135121" w:rsidP="0089554F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35121" w:rsidRDefault="00135121" w:rsidP="0089554F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135121" w:rsidRPr="00617232" w:rsidRDefault="00135121" w:rsidP="00C94500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135121" w:rsidRPr="00017AD7" w:rsidRDefault="00135121" w:rsidP="00807928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135121" w:rsidRPr="00017AD7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121" w:rsidRDefault="00135121" w:rsidP="00454AEA">
      <w:r>
        <w:separator/>
      </w:r>
    </w:p>
  </w:endnote>
  <w:endnote w:type="continuationSeparator" w:id="0">
    <w:p w:rsidR="00135121" w:rsidRDefault="00135121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121" w:rsidRDefault="00135121" w:rsidP="00454AEA">
      <w:r>
        <w:separator/>
      </w:r>
    </w:p>
  </w:footnote>
  <w:footnote w:type="continuationSeparator" w:id="0">
    <w:p w:rsidR="00135121" w:rsidRDefault="00135121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07A48"/>
    <w:rsid w:val="00017AD7"/>
    <w:rsid w:val="000810BE"/>
    <w:rsid w:val="00082C72"/>
    <w:rsid w:val="000B3AAC"/>
    <w:rsid w:val="000D70B4"/>
    <w:rsid w:val="000E654A"/>
    <w:rsid w:val="00113E5B"/>
    <w:rsid w:val="001348BF"/>
    <w:rsid w:val="00134DAA"/>
    <w:rsid w:val="00135121"/>
    <w:rsid w:val="0016533E"/>
    <w:rsid w:val="001736E6"/>
    <w:rsid w:val="001C60E2"/>
    <w:rsid w:val="001E1204"/>
    <w:rsid w:val="00231C38"/>
    <w:rsid w:val="00232DE2"/>
    <w:rsid w:val="00254377"/>
    <w:rsid w:val="00274F1F"/>
    <w:rsid w:val="00291188"/>
    <w:rsid w:val="00294355"/>
    <w:rsid w:val="002A7AD5"/>
    <w:rsid w:val="002B0839"/>
    <w:rsid w:val="002C19CC"/>
    <w:rsid w:val="002F1F83"/>
    <w:rsid w:val="00356545"/>
    <w:rsid w:val="00371B6F"/>
    <w:rsid w:val="00385F6F"/>
    <w:rsid w:val="003902D3"/>
    <w:rsid w:val="003B15B6"/>
    <w:rsid w:val="003F20D5"/>
    <w:rsid w:val="00435509"/>
    <w:rsid w:val="004379A7"/>
    <w:rsid w:val="00454AEA"/>
    <w:rsid w:val="004F4D9A"/>
    <w:rsid w:val="00556C92"/>
    <w:rsid w:val="005877E5"/>
    <w:rsid w:val="00590742"/>
    <w:rsid w:val="005B26BF"/>
    <w:rsid w:val="005C10CD"/>
    <w:rsid w:val="00601237"/>
    <w:rsid w:val="00617232"/>
    <w:rsid w:val="00647A9D"/>
    <w:rsid w:val="006749AA"/>
    <w:rsid w:val="006F19D4"/>
    <w:rsid w:val="006F5043"/>
    <w:rsid w:val="006F5983"/>
    <w:rsid w:val="00721ACF"/>
    <w:rsid w:val="00727E22"/>
    <w:rsid w:val="007300B5"/>
    <w:rsid w:val="00745B17"/>
    <w:rsid w:val="00755591"/>
    <w:rsid w:val="007902B0"/>
    <w:rsid w:val="007C3C2A"/>
    <w:rsid w:val="007D4DCD"/>
    <w:rsid w:val="00801CA7"/>
    <w:rsid w:val="0080310E"/>
    <w:rsid w:val="00807928"/>
    <w:rsid w:val="00807C02"/>
    <w:rsid w:val="008349C4"/>
    <w:rsid w:val="00874DB5"/>
    <w:rsid w:val="0089554F"/>
    <w:rsid w:val="008F3391"/>
    <w:rsid w:val="00987A2D"/>
    <w:rsid w:val="00992CBD"/>
    <w:rsid w:val="009D38B7"/>
    <w:rsid w:val="009E296F"/>
    <w:rsid w:val="00A1424D"/>
    <w:rsid w:val="00A22C89"/>
    <w:rsid w:val="00A44F64"/>
    <w:rsid w:val="00A617CE"/>
    <w:rsid w:val="00B576BC"/>
    <w:rsid w:val="00B6621E"/>
    <w:rsid w:val="00B86A45"/>
    <w:rsid w:val="00B93723"/>
    <w:rsid w:val="00C05AE1"/>
    <w:rsid w:val="00C60CB0"/>
    <w:rsid w:val="00C732A8"/>
    <w:rsid w:val="00C74396"/>
    <w:rsid w:val="00C81586"/>
    <w:rsid w:val="00C94500"/>
    <w:rsid w:val="00CB53F2"/>
    <w:rsid w:val="00CD0287"/>
    <w:rsid w:val="00D1052B"/>
    <w:rsid w:val="00D93AC5"/>
    <w:rsid w:val="00E32D5D"/>
    <w:rsid w:val="00E50656"/>
    <w:rsid w:val="00E631BD"/>
    <w:rsid w:val="00EE4163"/>
    <w:rsid w:val="00F55C88"/>
    <w:rsid w:val="00F75354"/>
    <w:rsid w:val="00F87645"/>
    <w:rsid w:val="00FA62BD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05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256</TotalTime>
  <Pages>3</Pages>
  <Words>161</Words>
  <Characters>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51</cp:revision>
  <dcterms:created xsi:type="dcterms:W3CDTF">2015-04-02T07:22:00Z</dcterms:created>
  <dcterms:modified xsi:type="dcterms:W3CDTF">2016-05-25T00:58:00Z</dcterms:modified>
</cp:coreProperties>
</file>